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EA285" w14:textId="77777777" w:rsidR="000E5AFA" w:rsidRDefault="000E5AFA" w:rsidP="000E5AF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Henry WIXTON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fl.1424)</w:t>
      </w:r>
    </w:p>
    <w:p w14:paraId="3ABDAE38" w14:textId="77777777" w:rsidR="000E5AFA" w:rsidRDefault="000E5AFA" w:rsidP="000E5AF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Lime Street Ward, London.</w:t>
      </w:r>
    </w:p>
    <w:p w14:paraId="19D17562" w14:textId="77777777" w:rsidR="000E5AFA" w:rsidRDefault="000E5AFA" w:rsidP="000E5AFA">
      <w:pPr>
        <w:pStyle w:val="NoSpacing"/>
        <w:rPr>
          <w:rFonts w:eastAsia="Times New Roman" w:cs="Times New Roman"/>
          <w:szCs w:val="24"/>
        </w:rPr>
      </w:pPr>
    </w:p>
    <w:p w14:paraId="1390FEAE" w14:textId="77777777" w:rsidR="000E5AFA" w:rsidRDefault="000E5AFA" w:rsidP="000E5AFA">
      <w:pPr>
        <w:pStyle w:val="NoSpacing"/>
        <w:rPr>
          <w:rFonts w:eastAsia="Times New Roman" w:cs="Times New Roman"/>
          <w:szCs w:val="24"/>
        </w:rPr>
      </w:pPr>
    </w:p>
    <w:p w14:paraId="3C871707" w14:textId="77777777" w:rsidR="000E5AFA" w:rsidRDefault="000E5AFA" w:rsidP="000E5AF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27 Sep.1424</w:t>
      </w:r>
      <w:r>
        <w:rPr>
          <w:rFonts w:eastAsia="Times New Roman" w:cs="Times New Roman"/>
          <w:szCs w:val="24"/>
        </w:rPr>
        <w:tab/>
        <w:t>He was elected a Constable.</w:t>
      </w:r>
    </w:p>
    <w:p w14:paraId="258B3BC4" w14:textId="77777777" w:rsidR="000E5AFA" w:rsidRDefault="000E5AFA" w:rsidP="000E5AF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(“The Government of London and its relations with the Crown 1400-1450” by</w:t>
      </w:r>
    </w:p>
    <w:p w14:paraId="698087F8" w14:textId="77777777" w:rsidR="000E5AFA" w:rsidRDefault="000E5AFA" w:rsidP="000E5AFA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p.553)</w:t>
      </w:r>
    </w:p>
    <w:p w14:paraId="02ED3706" w14:textId="77777777" w:rsidR="000E5AFA" w:rsidRDefault="000E5AFA" w:rsidP="000E5AFA">
      <w:pPr>
        <w:pStyle w:val="NoSpacing"/>
        <w:rPr>
          <w:rFonts w:eastAsia="Times New Roman" w:cs="Times New Roman"/>
          <w:szCs w:val="24"/>
        </w:rPr>
      </w:pPr>
    </w:p>
    <w:p w14:paraId="6164934E" w14:textId="77777777" w:rsidR="000E5AFA" w:rsidRDefault="000E5AFA" w:rsidP="000E5AFA">
      <w:pPr>
        <w:pStyle w:val="NoSpacing"/>
        <w:rPr>
          <w:rFonts w:eastAsia="Times New Roman" w:cs="Times New Roman"/>
          <w:szCs w:val="24"/>
        </w:rPr>
      </w:pPr>
    </w:p>
    <w:p w14:paraId="6A740508" w14:textId="77777777" w:rsidR="000E5AFA" w:rsidRDefault="000E5AFA" w:rsidP="000E5AF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26 December 2023</w:t>
      </w:r>
    </w:p>
    <w:p w14:paraId="5056D3D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6B6E0" w14:textId="77777777" w:rsidR="000E5AFA" w:rsidRDefault="000E5AFA" w:rsidP="009139A6">
      <w:r>
        <w:separator/>
      </w:r>
    </w:p>
  </w:endnote>
  <w:endnote w:type="continuationSeparator" w:id="0">
    <w:p w14:paraId="1B947750" w14:textId="77777777" w:rsidR="000E5AFA" w:rsidRDefault="000E5AF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4608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6ED1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909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923F3" w14:textId="77777777" w:rsidR="000E5AFA" w:rsidRDefault="000E5AFA" w:rsidP="009139A6">
      <w:r>
        <w:separator/>
      </w:r>
    </w:p>
  </w:footnote>
  <w:footnote w:type="continuationSeparator" w:id="0">
    <w:p w14:paraId="129C68D0" w14:textId="77777777" w:rsidR="000E5AFA" w:rsidRDefault="000E5AF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DEB5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D55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3EC0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AFA"/>
    <w:rsid w:val="000666E0"/>
    <w:rsid w:val="000E5AFA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4BB10"/>
  <w15:chartTrackingRefBased/>
  <w15:docId w15:val="{47F6044A-FCED-4A92-A0E2-44EA9E970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2023-12-26T20:34:00Z</dcterms:created>
  <dcterms:modified xsi:type="dcterms:W3CDTF">2023-12-26T20:35:00Z</dcterms:modified>
</cp:coreProperties>
</file>